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32C3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BACHEBY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3DE26F3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C891663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2CB334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7E38032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4DB9E1BE" w14:textId="77777777" w:rsidR="004D3361" w:rsidRDefault="004D3361" w:rsidP="004D336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F161F38" w14:textId="77777777" w:rsidR="004D3361" w:rsidRDefault="004D3361" w:rsidP="004D336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3EB8A872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22F60E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464C5B" w14:textId="77777777" w:rsidR="004D3361" w:rsidRDefault="004D3361" w:rsidP="004D33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8 January 2023</w:t>
      </w:r>
    </w:p>
    <w:p w14:paraId="64C554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E3E8" w14:textId="77777777" w:rsidR="004D3361" w:rsidRDefault="004D3361" w:rsidP="009139A6">
      <w:r>
        <w:separator/>
      </w:r>
    </w:p>
  </w:endnote>
  <w:endnote w:type="continuationSeparator" w:id="0">
    <w:p w14:paraId="6A0ABEC9" w14:textId="77777777" w:rsidR="004D3361" w:rsidRDefault="004D33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AD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2F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95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CC3E" w14:textId="77777777" w:rsidR="004D3361" w:rsidRDefault="004D3361" w:rsidP="009139A6">
      <w:r>
        <w:separator/>
      </w:r>
    </w:p>
  </w:footnote>
  <w:footnote w:type="continuationSeparator" w:id="0">
    <w:p w14:paraId="7E1DE76C" w14:textId="77777777" w:rsidR="004D3361" w:rsidRDefault="004D33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42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6C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56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361"/>
    <w:rsid w:val="000666E0"/>
    <w:rsid w:val="002510B7"/>
    <w:rsid w:val="004D336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B14BD"/>
  <w15:chartTrackingRefBased/>
  <w15:docId w15:val="{64C5D694-B618-478D-B5C0-E7908177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2023-02-24T20:04:00Z</dcterms:created>
  <dcterms:modified xsi:type="dcterms:W3CDTF">2023-02-24T20:05:00Z</dcterms:modified>
</cp:coreProperties>
</file>